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4"/>
        <w:gridCol w:w="328"/>
        <w:gridCol w:w="328"/>
        <w:gridCol w:w="284"/>
        <w:gridCol w:w="283"/>
        <w:gridCol w:w="284"/>
        <w:gridCol w:w="440"/>
      </w:tblGrid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GÜNLER</w:t>
            </w:r>
          </w:p>
        </w:tc>
        <w:tc>
          <w:tcPr>
            <w:tcW w:w="1947" w:type="dxa"/>
            <w:gridSpan w:val="6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OCAK 31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2</w:t>
            </w: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440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SALI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3</w:t>
            </w: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440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31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ÇARŞAMBA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4</w:t>
            </w: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440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PERŞEMBE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440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440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440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1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440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2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4"/>
        <w:gridCol w:w="328"/>
        <w:gridCol w:w="283"/>
        <w:gridCol w:w="284"/>
        <w:gridCol w:w="283"/>
        <w:gridCol w:w="284"/>
        <w:gridCol w:w="283"/>
      </w:tblGrid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GÜNLER</w:t>
            </w:r>
          </w:p>
        </w:tc>
        <w:tc>
          <w:tcPr>
            <w:tcW w:w="1745" w:type="dxa"/>
            <w:gridSpan w:val="6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ŞUBAT  29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SALI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ÇARŞAMBA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1</w:t>
            </w: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PERŞEMBE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right" w:tblpY="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4"/>
        <w:gridCol w:w="328"/>
        <w:gridCol w:w="283"/>
        <w:gridCol w:w="284"/>
        <w:gridCol w:w="283"/>
        <w:gridCol w:w="284"/>
        <w:gridCol w:w="283"/>
      </w:tblGrid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GÜNLER</w:t>
            </w:r>
          </w:p>
        </w:tc>
        <w:tc>
          <w:tcPr>
            <w:tcW w:w="1745" w:type="dxa"/>
            <w:gridSpan w:val="6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MART  31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SALI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ÇARŞAMBA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PERŞEMBE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1</w:t>
            </w: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</w:tbl>
    <w:p w:rsidR="00362CF9" w:rsidRDefault="00362CF9">
      <w:r>
        <w:rPr>
          <w:noProof/>
          <w:lang w:eastAsia="tr-TR"/>
        </w:rPr>
        <w:pict>
          <v:rect id="_x0000_s1026" style="position:absolute;margin-left:48.55pt;margin-top:-18pt;width:147.9pt;height:20.55pt;z-index:251663872;mso-position-horizontal-relative:text;mso-position-vertical-relative:text">
            <v:textbox>
              <w:txbxContent>
                <w:p w:rsidR="00362CF9" w:rsidRPr="00190737" w:rsidRDefault="00362CF9" w:rsidP="00190737">
                  <w:pPr>
                    <w:jc w:val="center"/>
                    <w:rPr>
                      <w:sz w:val="28"/>
                      <w:szCs w:val="28"/>
                    </w:rPr>
                  </w:pPr>
                  <w:r w:rsidRPr="00190737">
                    <w:rPr>
                      <w:sz w:val="28"/>
                      <w:szCs w:val="28"/>
                    </w:rPr>
                    <w:t>TAKVİM ETKİNLİĞİ</w:t>
                  </w:r>
                </w:p>
              </w:txbxContent>
            </v:textbox>
          </v:rect>
        </w:pict>
      </w:r>
      <w:r>
        <w:t xml:space="preserve">   </w:t>
      </w:r>
    </w:p>
    <w:p w:rsidR="00362CF9" w:rsidRDefault="00362CF9"/>
    <w:p w:rsidR="00362CF9" w:rsidRDefault="00362CF9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-.35pt;margin-top:58.7pt;width:30.85pt;height:39.55pt;z-index:251657728"/>
        </w:pict>
      </w:r>
      <w:r>
        <w:rPr>
          <w:noProof/>
          <w:lang w:eastAsia="tr-TR"/>
        </w:rPr>
        <w:pict>
          <v:shape id="_x0000_s1028" type="#_x0000_t12" style="position:absolute;margin-left:194.6pt;margin-top:53.05pt;width:30.85pt;height:39.55pt;z-index:251652608"/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9" type="#_x0000_t183" style="position:absolute;margin-left:-11.45pt;margin-top:201.8pt;width:41.95pt;height:45.1pt;z-index:251653632"/>
        </w:pict>
      </w:r>
      <w:r>
        <w:rPr>
          <w:noProof/>
          <w:lang w:eastAsia="tr-TR"/>
        </w:rPr>
        <w:pict>
          <v:shape id="_x0000_s1030" type="#_x0000_t183" style="position:absolute;margin-left:183.5pt;margin-top:201.8pt;width:41.95pt;height:45.1pt;z-index:251654656"/>
        </w:pict>
      </w:r>
      <w:r>
        <w:br w:type="textWrapping" w:clear="all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4"/>
        <w:gridCol w:w="328"/>
        <w:gridCol w:w="283"/>
        <w:gridCol w:w="284"/>
        <w:gridCol w:w="283"/>
        <w:gridCol w:w="284"/>
        <w:gridCol w:w="283"/>
      </w:tblGrid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GÜNLER</w:t>
            </w:r>
          </w:p>
        </w:tc>
        <w:tc>
          <w:tcPr>
            <w:tcW w:w="1745" w:type="dxa"/>
            <w:gridSpan w:val="6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NİSAN  30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SALI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ÇARŞAMBA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PERŞEMBE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1</w:t>
            </w: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right" w:tblpY="8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4"/>
        <w:gridCol w:w="328"/>
        <w:gridCol w:w="283"/>
        <w:gridCol w:w="284"/>
        <w:gridCol w:w="283"/>
        <w:gridCol w:w="284"/>
        <w:gridCol w:w="283"/>
      </w:tblGrid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GÜNLER</w:t>
            </w:r>
          </w:p>
        </w:tc>
        <w:tc>
          <w:tcPr>
            <w:tcW w:w="1745" w:type="dxa"/>
            <w:gridSpan w:val="6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HAZİRAN  30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SALI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ÇARŞAMBA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PERŞEMBE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1</w:t>
            </w: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-5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4"/>
        <w:gridCol w:w="328"/>
        <w:gridCol w:w="283"/>
        <w:gridCol w:w="284"/>
        <w:gridCol w:w="283"/>
        <w:gridCol w:w="284"/>
        <w:gridCol w:w="283"/>
      </w:tblGrid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GÜNLER</w:t>
            </w:r>
          </w:p>
        </w:tc>
        <w:tc>
          <w:tcPr>
            <w:tcW w:w="1745" w:type="dxa"/>
            <w:gridSpan w:val="6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MAYIS  31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SALI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1</w:t>
            </w: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ÇARŞAMBA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PERŞEMBE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</w:tbl>
    <w:p w:rsidR="00362CF9" w:rsidRDefault="00362CF9"/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4"/>
        <w:gridCol w:w="328"/>
        <w:gridCol w:w="283"/>
        <w:gridCol w:w="284"/>
        <w:gridCol w:w="283"/>
        <w:gridCol w:w="284"/>
        <w:gridCol w:w="283"/>
      </w:tblGrid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GÜNLER</w:t>
            </w:r>
          </w:p>
        </w:tc>
        <w:tc>
          <w:tcPr>
            <w:tcW w:w="1745" w:type="dxa"/>
            <w:gridSpan w:val="6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TEMMUZ  31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SALI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ÇARŞAMBA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PERŞEMBE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1</w:t>
            </w: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5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4"/>
        <w:gridCol w:w="328"/>
        <w:gridCol w:w="283"/>
        <w:gridCol w:w="284"/>
        <w:gridCol w:w="283"/>
        <w:gridCol w:w="284"/>
        <w:gridCol w:w="283"/>
      </w:tblGrid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GÜNLER</w:t>
            </w:r>
          </w:p>
        </w:tc>
        <w:tc>
          <w:tcPr>
            <w:tcW w:w="1745" w:type="dxa"/>
            <w:gridSpan w:val="6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AĞUSTOS  31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SALI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ÇARŞAMBA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1</w:t>
            </w: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PERŞEMBE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right" w:tblpY="13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4"/>
        <w:gridCol w:w="328"/>
        <w:gridCol w:w="283"/>
        <w:gridCol w:w="284"/>
        <w:gridCol w:w="283"/>
        <w:gridCol w:w="284"/>
        <w:gridCol w:w="283"/>
      </w:tblGrid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GÜNLER</w:t>
            </w:r>
          </w:p>
        </w:tc>
        <w:tc>
          <w:tcPr>
            <w:tcW w:w="1745" w:type="dxa"/>
            <w:gridSpan w:val="6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EYLÜL  30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SALI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ÇARŞAMBA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PERŞEMBE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1</w:t>
            </w: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</w:tbl>
    <w:p w:rsidR="00362CF9" w:rsidRDefault="00362CF9">
      <w:r>
        <w:t xml:space="preserve">   </w:t>
      </w:r>
    </w:p>
    <w:p w:rsidR="00362CF9" w:rsidRDefault="00362CF9">
      <w:r>
        <w:t xml:space="preserve">     </w:t>
      </w:r>
    </w:p>
    <w:p w:rsidR="00362CF9" w:rsidRDefault="00362CF9"/>
    <w:p w:rsidR="00362CF9" w:rsidRDefault="00362CF9"/>
    <w:p w:rsidR="00362CF9" w:rsidRDefault="00362CF9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margin-left:206.2pt;margin-top:22.05pt;width:29.35pt;height:33.25pt;z-index:251656704"/>
        </w:pict>
      </w:r>
      <w:r>
        <w:rPr>
          <w:noProof/>
          <w:lang w:eastAsia="tr-TR"/>
        </w:rPr>
        <w:pict>
          <v:shape id="_x0000_s1032" type="#_x0000_t96" style="position:absolute;margin-left:-1.35pt;margin-top:14.75pt;width:29.35pt;height:33.25pt;z-index:251655680"/>
        </w:pict>
      </w:r>
    </w:p>
    <w:p w:rsidR="00362CF9" w:rsidRDefault="00362CF9"/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4"/>
        <w:gridCol w:w="328"/>
        <w:gridCol w:w="283"/>
        <w:gridCol w:w="284"/>
        <w:gridCol w:w="283"/>
        <w:gridCol w:w="284"/>
        <w:gridCol w:w="283"/>
      </w:tblGrid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GÜNLER</w:t>
            </w:r>
          </w:p>
        </w:tc>
        <w:tc>
          <w:tcPr>
            <w:tcW w:w="1745" w:type="dxa"/>
            <w:gridSpan w:val="6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EKİM 31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1</w:t>
            </w: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SALI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ÇARŞAMBA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PERŞEMBE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5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4"/>
        <w:gridCol w:w="328"/>
        <w:gridCol w:w="283"/>
        <w:gridCol w:w="284"/>
        <w:gridCol w:w="283"/>
        <w:gridCol w:w="284"/>
        <w:gridCol w:w="283"/>
      </w:tblGrid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GÜNLER</w:t>
            </w:r>
          </w:p>
        </w:tc>
        <w:tc>
          <w:tcPr>
            <w:tcW w:w="1745" w:type="dxa"/>
            <w:gridSpan w:val="6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KASIM 30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SALI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ÇARŞAMBA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PERŞEMBE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1</w:t>
            </w: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right" w:tblpY="12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4"/>
        <w:gridCol w:w="328"/>
        <w:gridCol w:w="283"/>
        <w:gridCol w:w="284"/>
        <w:gridCol w:w="283"/>
        <w:gridCol w:w="284"/>
        <w:gridCol w:w="283"/>
      </w:tblGrid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GÜNLER</w:t>
            </w:r>
          </w:p>
        </w:tc>
        <w:tc>
          <w:tcPr>
            <w:tcW w:w="1745" w:type="dxa"/>
            <w:gridSpan w:val="6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ARALIK 31</w:t>
            </w: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SALI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ÇARŞAMBA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PERŞEMBE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CUMARTESİ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  <w:r w:rsidRPr="00AD66DF">
              <w:t>1</w:t>
            </w: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  <w:tr w:rsidR="00362CF9" w:rsidRPr="00AD66DF">
        <w:tc>
          <w:tcPr>
            <w:tcW w:w="894" w:type="dxa"/>
          </w:tcPr>
          <w:p w:rsidR="00362CF9" w:rsidRPr="00AD66DF" w:rsidRDefault="00362CF9" w:rsidP="00AD66DF">
            <w:pPr>
              <w:spacing w:after="0" w:line="240" w:lineRule="auto"/>
              <w:rPr>
                <w:sz w:val="14"/>
                <w:szCs w:val="14"/>
              </w:rPr>
            </w:pPr>
            <w:r w:rsidRPr="00AD66DF">
              <w:rPr>
                <w:sz w:val="14"/>
                <w:szCs w:val="14"/>
              </w:rPr>
              <w:t>PAZAR</w:t>
            </w:r>
          </w:p>
        </w:tc>
        <w:tc>
          <w:tcPr>
            <w:tcW w:w="328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4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  <w:tc>
          <w:tcPr>
            <w:tcW w:w="283" w:type="dxa"/>
          </w:tcPr>
          <w:p w:rsidR="00362CF9" w:rsidRPr="00AD66DF" w:rsidRDefault="00362CF9" w:rsidP="00AD66DF">
            <w:pPr>
              <w:spacing w:after="0" w:line="240" w:lineRule="auto"/>
            </w:pPr>
          </w:p>
        </w:tc>
      </w:tr>
    </w:tbl>
    <w:p w:rsidR="00362CF9" w:rsidRDefault="00362CF9">
      <w:r>
        <w:t xml:space="preserve">  </w:t>
      </w:r>
    </w:p>
    <w:p w:rsidR="00362CF9" w:rsidRDefault="00362CF9"/>
    <w:p w:rsidR="00362CF9" w:rsidRDefault="00362CF9"/>
    <w:p w:rsidR="00362CF9" w:rsidRDefault="00362CF9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3" type="#_x0000_t98" style="position:absolute;margin-left:-135.15pt;margin-top:57.25pt;width:499.25pt;height:1in;z-index:251651584" adj="2136">
            <v:textbox>
              <w:txbxContent>
                <w:p w:rsidR="00362CF9" w:rsidRDefault="00362CF9" w:rsidP="00E35B3C">
                  <w:pPr>
                    <w:jc w:val="center"/>
                  </w:pPr>
                  <w:r>
                    <w:t>Yukarıda verilen takvimi 2012 yılına göre yapınız. 2012 yılı şubat ayı artık aydır. Dikkatle inceleyerek yapınız. Acele etmeyiniz. Cumartesi ve Pazar günlerini renkli yapınız.</w:t>
                  </w:r>
                </w:p>
                <w:p w:rsidR="00362CF9" w:rsidRDefault="00362CF9" w:rsidP="00E35B3C">
                  <w:pPr>
                    <w:jc w:val="center"/>
                  </w:pPr>
                  <w:hyperlink r:id="rId4" w:history="1">
                    <w:r>
                      <w:rPr>
                        <w:rStyle w:val="Hyperlink"/>
                        <w:rFonts w:ascii="ALFABET98" w:hAnsi="ALFABET98" w:cs="ALFABET98"/>
                        <w:b/>
                        <w:bCs/>
                        <w:color w:val="C0C0C0"/>
                        <w:sz w:val="16"/>
                        <w:szCs w:val="16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4" type="#_x0000_t97" style="position:absolute;margin-left:54.85pt;margin-top:130.4pt;width:90pt;height:81pt;z-index:251660800" adj="1227">
            <v:textbox>
              <w:txbxContent>
                <w:p w:rsidR="00362CF9" w:rsidRDefault="00362CF9" w:rsidP="0064657F">
                  <w:pPr>
                    <w:jc w:val="center"/>
                  </w:pPr>
                  <w:r>
                    <w:t>1 YIL</w:t>
                  </w:r>
                </w:p>
                <w:p w:rsidR="00362CF9" w:rsidRDefault="00362CF9" w:rsidP="0064657F">
                  <w:pPr>
                    <w:jc w:val="center"/>
                  </w:pPr>
                  <w:r>
                    <w:t>………………….</w:t>
                  </w:r>
                </w:p>
                <w:p w:rsidR="00362CF9" w:rsidRDefault="00362CF9" w:rsidP="0064657F">
                  <w:pPr>
                    <w:jc w:val="center"/>
                  </w:pPr>
                  <w:r>
                    <w:t>HAFTADIR</w:t>
                  </w:r>
                </w:p>
                <w:p w:rsidR="00362CF9" w:rsidRDefault="00362CF9" w:rsidP="0064657F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97" style="position:absolute;margin-left:153.85pt;margin-top:130.4pt;width:90pt;height:81pt;z-index:251661824" adj="1227">
            <v:textbox>
              <w:txbxContent>
                <w:p w:rsidR="00362CF9" w:rsidRDefault="00362CF9" w:rsidP="0064657F">
                  <w:pPr>
                    <w:jc w:val="center"/>
                  </w:pPr>
                  <w:r>
                    <w:t>1 AY</w:t>
                  </w:r>
                </w:p>
                <w:p w:rsidR="00362CF9" w:rsidRDefault="00362CF9" w:rsidP="0064657F">
                  <w:pPr>
                    <w:jc w:val="center"/>
                  </w:pPr>
                  <w:r>
                    <w:t>………………</w:t>
                  </w:r>
                </w:p>
                <w:p w:rsidR="00362CF9" w:rsidRDefault="00362CF9" w:rsidP="0064657F">
                  <w:pPr>
                    <w:jc w:val="center"/>
                  </w:pPr>
                  <w:r>
                    <w:t>HAFTADIR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97" style="position:absolute;margin-left:268.5pt;margin-top:130.4pt;width:90pt;height:81pt;z-index:251662848" adj="1227">
            <v:textbox>
              <w:txbxContent>
                <w:p w:rsidR="00362CF9" w:rsidRDefault="00362CF9" w:rsidP="0064657F">
                  <w:pPr>
                    <w:jc w:val="center"/>
                  </w:pPr>
                  <w:r>
                    <w:t>1 YIL</w:t>
                  </w:r>
                </w:p>
                <w:p w:rsidR="00362CF9" w:rsidRDefault="00362CF9" w:rsidP="0064657F">
                  <w:pPr>
                    <w:jc w:val="center"/>
                  </w:pPr>
                  <w:r>
                    <w:t>………………</w:t>
                  </w:r>
                </w:p>
                <w:p w:rsidR="00362CF9" w:rsidRDefault="00362CF9" w:rsidP="0064657F">
                  <w:pPr>
                    <w:jc w:val="center"/>
                  </w:pPr>
                  <w:r>
                    <w:t>AYDIR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97" style="position:absolute;margin-left:-49.4pt;margin-top:130.4pt;width:90pt;height:81pt;z-index:251659776" adj="1227">
            <v:textbox>
              <w:txbxContent>
                <w:p w:rsidR="00362CF9" w:rsidRDefault="00362CF9" w:rsidP="0064657F">
                  <w:pPr>
                    <w:jc w:val="center"/>
                  </w:pPr>
                  <w:r>
                    <w:t>1 HAFTA</w:t>
                  </w:r>
                </w:p>
                <w:p w:rsidR="00362CF9" w:rsidRDefault="00362CF9" w:rsidP="0064657F">
                  <w:pPr>
                    <w:jc w:val="center"/>
                  </w:pPr>
                  <w:r>
                    <w:t>………………….</w:t>
                  </w:r>
                </w:p>
                <w:p w:rsidR="00362CF9" w:rsidRDefault="00362CF9" w:rsidP="0064657F">
                  <w:pPr>
                    <w:jc w:val="center"/>
                  </w:pPr>
                  <w:r>
                    <w:t>GÜNDÜR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97" style="position:absolute;margin-left:-146.95pt;margin-top:130.4pt;width:90pt;height:81pt;z-index:251658752" adj="1227">
            <v:textbox>
              <w:txbxContent>
                <w:p w:rsidR="00362CF9" w:rsidRDefault="00362CF9" w:rsidP="0064657F">
                  <w:pPr>
                    <w:jc w:val="center"/>
                  </w:pPr>
                  <w:r>
                    <w:t>1 YIL</w:t>
                  </w:r>
                </w:p>
                <w:p w:rsidR="00362CF9" w:rsidRDefault="00362CF9" w:rsidP="0064657F">
                  <w:pPr>
                    <w:jc w:val="center"/>
                  </w:pPr>
                  <w:r>
                    <w:t>………………..</w:t>
                  </w:r>
                </w:p>
                <w:p w:rsidR="00362CF9" w:rsidRDefault="00362CF9" w:rsidP="0064657F">
                  <w:pPr>
                    <w:jc w:val="center"/>
                  </w:pPr>
                  <w:r>
                    <w:t>GÜNDÜR</w:t>
                  </w:r>
                </w:p>
              </w:txbxContent>
            </v:textbox>
          </v:shape>
        </w:pict>
      </w:r>
    </w:p>
    <w:sectPr w:rsidR="00362CF9" w:rsidSect="00CB1FB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1FB0"/>
    <w:rsid w:val="00112ACC"/>
    <w:rsid w:val="00143959"/>
    <w:rsid w:val="00190737"/>
    <w:rsid w:val="0019134F"/>
    <w:rsid w:val="002A1A70"/>
    <w:rsid w:val="00362CF9"/>
    <w:rsid w:val="004418BF"/>
    <w:rsid w:val="00470C1B"/>
    <w:rsid w:val="004E6C9B"/>
    <w:rsid w:val="005319A8"/>
    <w:rsid w:val="005962B9"/>
    <w:rsid w:val="005E6065"/>
    <w:rsid w:val="0064657F"/>
    <w:rsid w:val="006E7B2E"/>
    <w:rsid w:val="00AD66DF"/>
    <w:rsid w:val="00C86731"/>
    <w:rsid w:val="00CB1FB0"/>
    <w:rsid w:val="00E35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34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1FB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A1A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225</Words>
  <Characters>1284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edanur</cp:lastModifiedBy>
  <cp:revision>10</cp:revision>
  <dcterms:created xsi:type="dcterms:W3CDTF">2010-11-10T19:31:00Z</dcterms:created>
  <dcterms:modified xsi:type="dcterms:W3CDTF">2010-12-19T20:29:00Z</dcterms:modified>
</cp:coreProperties>
</file>